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21B38" w:rsidRPr="001A66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E02DF" w:rsidRPr="0097247F" w:rsidRDefault="004E02DF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C5A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E02DF" w:rsidRPr="0097247F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E02DF" w:rsidRPr="0097247F" w:rsidRDefault="004E02DF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8C5A0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E02DF" w:rsidRPr="0097247F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66D91" w:rsidRPr="001A6664" w:rsidRDefault="008C5A0A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F66D91" w:rsidRDefault="0026721A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E02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E02DF" w:rsidRDefault="004E02D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E02DF" w:rsidRDefault="004E02D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E02DF" w:rsidRDefault="004E02D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E02DF" w:rsidRPr="001A6664" w:rsidRDefault="004E02DF" w:rsidP="00B8512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F66D91" w:rsidRPr="001A6664" w:rsidTr="00735CCA">
        <w:tc>
          <w:tcPr>
            <w:tcW w:w="5400" w:type="dxa"/>
            <w:gridSpan w:val="2"/>
            <w:tcBorders>
              <w:right w:val="nil"/>
            </w:tcBorders>
          </w:tcPr>
          <w:p w:rsidR="00F817AF" w:rsidRDefault="004E02D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F817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F817A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ายจิระ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F817A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แนบสนิท</w:t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817A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นางสาว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F817AF" w:rsidRPr="0097247F" w:rsidRDefault="00F817AF" w:rsidP="00F817AF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776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</w:p>
          <w:p w:rsidR="00F66D91" w:rsidRPr="001A6664" w:rsidRDefault="004E02DF" w:rsidP="004E02DF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4E02DF"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E02DF">
              <w:rPr>
                <w:rFonts w:ascii="TH SarabunPSK" w:hAnsi="TH SarabunPSK" w:cs="TH SarabunPSK" w:hint="cs"/>
                <w:sz w:val="30"/>
                <w:szCs w:val="30"/>
                <w:cs/>
              </w:rPr>
              <w:t>556</w:t>
            </w:r>
            <w:r w:rsidR="004E02DF"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  <w:p w:rsidR="004E02DF" w:rsidRDefault="004E02DF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</w:p>
          <w:p w:rsidR="004E02DF" w:rsidRDefault="004E02D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  <w:p w:rsidR="004E02DF" w:rsidRDefault="004E02D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4E02DF" w:rsidRDefault="004E02D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556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  <w:p w:rsidR="004E02DF" w:rsidRPr="001A6664" w:rsidRDefault="004E02DF" w:rsidP="004E02D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97247F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97247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6C5FD9" w:rsidRDefault="00B85129" w:rsidP="006C5FD9">
            <w:pPr>
              <w:pStyle w:val="ListParagraph"/>
              <w:widowControl w:val="0"/>
              <w:numPr>
                <w:ilvl w:val="0"/>
                <w:numId w:val="10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C5FD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6C5FD9" w:rsidRDefault="00B85129" w:rsidP="006C5FD9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6C5FD9" w:rsidRDefault="00B85129" w:rsidP="006C5FD9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C5FD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C5F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6C5F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AD45B9">
              <w:trPr>
                <w:trHeight w:val="43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AD45B9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 w:rsidR="00B309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B309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B3099D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</w:t>
                  </w:r>
                  <w:r w:rsidR="00B3099D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เว็บเพจสำนัก เว็บไซต์ สกอ. และสื่อออนไลน์</w:t>
                  </w:r>
                  <w:r w:rsidR="007E3042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 ผ่านสื่อของหน่วยงาน</w:t>
                  </w:r>
                  <w:r w:rsidR="00B309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และสื่อมวลชน </w:t>
                  </w:r>
                </w:p>
                <w:p w:rsidR="001A4586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</w:t>
                  </w:r>
                  <w:r w:rsidR="00B3099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หนังสือรายงานประจำ</w:t>
                  </w:r>
                  <w:r w:rsidR="00C829B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B3099D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</w:t>
                  </w:r>
                  <w:r w:rsidR="00B3099D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4E6AA8" w:rsidRDefault="004E6AA8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C829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และจัดให้มีข้อมูลข่าวสารตามวรรคหนึ่ง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ไว้เผยแพร่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เพื่อขาย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</w:t>
            </w:r>
            <w:r w:rsidR="00B3099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จัดทำ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3099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</w:t>
            </w:r>
            <w:r w:rsidR="0048254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หรือขอสำเนาที่มีคำรับรองถูกต้องของข้อมูลข่าวสารตามวรรคหนึ่งได้ ในกรณีที่สมควร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หน่วยงานของรัฐ</w:t>
            </w:r>
            <w:r w:rsidR="00B309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4825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ทั้งนี้ </w:t>
            </w:r>
            <w:r w:rsidR="004825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</w:t>
            </w:r>
            <w:r w:rsidR="00B309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</w:t>
            </w:r>
            <w:r w:rsidR="0048254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ขึ้นกับ</w:t>
            </w:r>
            <w:r w:rsidR="00B309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48254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ในการเปิดเผยหรือการจัดหาข้อมูลข่าว</w:t>
            </w:r>
            <w:r w:rsidR="004E6A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66D91" w:rsidRPr="001A6664" w:rsidRDefault="00F3444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130" w:rsidRDefault="00CE4130">
      <w:r>
        <w:separator/>
      </w:r>
    </w:p>
  </w:endnote>
  <w:endnote w:type="continuationSeparator" w:id="0">
    <w:p w:rsidR="00CE4130" w:rsidRDefault="00CE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130" w:rsidRDefault="00CE4130">
      <w:r>
        <w:separator/>
      </w:r>
    </w:p>
  </w:footnote>
  <w:footnote w:type="continuationSeparator" w:id="0">
    <w:p w:rsidR="00CE4130" w:rsidRDefault="00CE4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7E1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7E1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E18" w:rsidRDefault="001C7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49.75pt;height:180pt" o:bullet="t">
        <v:imagedata r:id="rId1" o:title="fullstop-main"/>
      </v:shape>
    </w:pict>
  </w:numPicBullet>
  <w:abstractNum w:abstractNumId="0" w15:restartNumberingAfterBreak="0">
    <w:nsid w:val="12395228"/>
    <w:multiLevelType w:val="hybridMultilevel"/>
    <w:tmpl w:val="263E5FD2"/>
    <w:lvl w:ilvl="0" w:tplc="7E9829C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50F63"/>
    <w:multiLevelType w:val="hybridMultilevel"/>
    <w:tmpl w:val="FF7A94F6"/>
    <w:lvl w:ilvl="0" w:tplc="1C7402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45CEF"/>
    <w:multiLevelType w:val="hybridMultilevel"/>
    <w:tmpl w:val="013A818C"/>
    <w:lvl w:ilvl="0" w:tplc="5E0669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5F1D70"/>
    <w:multiLevelType w:val="hybridMultilevel"/>
    <w:tmpl w:val="C3DA389A"/>
    <w:lvl w:ilvl="0" w:tplc="D9262E3A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41775"/>
    <w:rsid w:val="00154194"/>
    <w:rsid w:val="00191381"/>
    <w:rsid w:val="00193015"/>
    <w:rsid w:val="00197A19"/>
    <w:rsid w:val="001A4586"/>
    <w:rsid w:val="001A6664"/>
    <w:rsid w:val="001B140F"/>
    <w:rsid w:val="001B7B75"/>
    <w:rsid w:val="001C07B4"/>
    <w:rsid w:val="001C18FF"/>
    <w:rsid w:val="001C772C"/>
    <w:rsid w:val="001C7E18"/>
    <w:rsid w:val="00203F79"/>
    <w:rsid w:val="0020626A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2958"/>
    <w:rsid w:val="002F054A"/>
    <w:rsid w:val="002F0A94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254F"/>
    <w:rsid w:val="0048508C"/>
    <w:rsid w:val="00490606"/>
    <w:rsid w:val="00493FF9"/>
    <w:rsid w:val="004C22DA"/>
    <w:rsid w:val="004C3B2B"/>
    <w:rsid w:val="004D5A42"/>
    <w:rsid w:val="004E02DF"/>
    <w:rsid w:val="004E296B"/>
    <w:rsid w:val="004E6AA8"/>
    <w:rsid w:val="004F3447"/>
    <w:rsid w:val="005437F6"/>
    <w:rsid w:val="00546DE3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C5FD9"/>
    <w:rsid w:val="006F0B4F"/>
    <w:rsid w:val="006F1B42"/>
    <w:rsid w:val="00705C89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304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C5A0A"/>
    <w:rsid w:val="008E45ED"/>
    <w:rsid w:val="008F2F4D"/>
    <w:rsid w:val="008F792A"/>
    <w:rsid w:val="00910253"/>
    <w:rsid w:val="00920DDA"/>
    <w:rsid w:val="009310A7"/>
    <w:rsid w:val="009332B8"/>
    <w:rsid w:val="00991518"/>
    <w:rsid w:val="00993837"/>
    <w:rsid w:val="0099556A"/>
    <w:rsid w:val="009A570F"/>
    <w:rsid w:val="009C6595"/>
    <w:rsid w:val="009D395D"/>
    <w:rsid w:val="009D6A3D"/>
    <w:rsid w:val="00A047E3"/>
    <w:rsid w:val="00A13D2C"/>
    <w:rsid w:val="00A147BB"/>
    <w:rsid w:val="00A21B19"/>
    <w:rsid w:val="00A325E0"/>
    <w:rsid w:val="00A33930"/>
    <w:rsid w:val="00A541E6"/>
    <w:rsid w:val="00A560E5"/>
    <w:rsid w:val="00A6475C"/>
    <w:rsid w:val="00A92186"/>
    <w:rsid w:val="00AB4406"/>
    <w:rsid w:val="00AB6FBE"/>
    <w:rsid w:val="00AD45B9"/>
    <w:rsid w:val="00AF037B"/>
    <w:rsid w:val="00AF0624"/>
    <w:rsid w:val="00AF1D95"/>
    <w:rsid w:val="00B04EAA"/>
    <w:rsid w:val="00B1394C"/>
    <w:rsid w:val="00B3099D"/>
    <w:rsid w:val="00B76FCB"/>
    <w:rsid w:val="00B834C3"/>
    <w:rsid w:val="00B85129"/>
    <w:rsid w:val="00BA1A21"/>
    <w:rsid w:val="00BC5E9D"/>
    <w:rsid w:val="00BC746C"/>
    <w:rsid w:val="00C6134E"/>
    <w:rsid w:val="00C67D71"/>
    <w:rsid w:val="00C829B6"/>
    <w:rsid w:val="00CD73AE"/>
    <w:rsid w:val="00CE4130"/>
    <w:rsid w:val="00CF0196"/>
    <w:rsid w:val="00CF3A4A"/>
    <w:rsid w:val="00CF72D0"/>
    <w:rsid w:val="00D26B5D"/>
    <w:rsid w:val="00D43F4A"/>
    <w:rsid w:val="00D45272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CE3"/>
    <w:rsid w:val="00E13428"/>
    <w:rsid w:val="00E379B3"/>
    <w:rsid w:val="00E40020"/>
    <w:rsid w:val="00E70398"/>
    <w:rsid w:val="00E75AE5"/>
    <w:rsid w:val="00E7765E"/>
    <w:rsid w:val="00E86E70"/>
    <w:rsid w:val="00EC4F92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817AF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4E4B9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C8DD9-1A6F-4CF1-B6D5-2629D3E9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74</TotalTime>
  <Pages>5</Pages>
  <Words>1405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32</cp:revision>
  <cp:lastPrinted>2016-09-12T04:21:00Z</cp:lastPrinted>
  <dcterms:created xsi:type="dcterms:W3CDTF">2016-08-16T07:08:00Z</dcterms:created>
  <dcterms:modified xsi:type="dcterms:W3CDTF">2018-03-02T07:38:00Z</dcterms:modified>
</cp:coreProperties>
</file>